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7736C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WITTYLL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33F3A7B0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574E048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CFFBA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B46AE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Goold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14:paraId="02535F53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http://aalt.law.uh.edu/Indices/CP40Indices/CP40no677/CP40no677Pl.htm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37CAC06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036D9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A51D6A" w14:textId="77777777" w:rsidR="003A5C9A" w:rsidRDefault="003A5C9A" w:rsidP="003A5C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2022</w:t>
      </w:r>
    </w:p>
    <w:p w14:paraId="37C3D9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B3F7" w14:textId="77777777" w:rsidR="003A5C9A" w:rsidRDefault="003A5C9A" w:rsidP="009139A6">
      <w:r>
        <w:separator/>
      </w:r>
    </w:p>
  </w:endnote>
  <w:endnote w:type="continuationSeparator" w:id="0">
    <w:p w14:paraId="1A4F406F" w14:textId="77777777" w:rsidR="003A5C9A" w:rsidRDefault="003A5C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81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4B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8B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BA0B8" w14:textId="77777777" w:rsidR="003A5C9A" w:rsidRDefault="003A5C9A" w:rsidP="009139A6">
      <w:r>
        <w:separator/>
      </w:r>
    </w:p>
  </w:footnote>
  <w:footnote w:type="continuationSeparator" w:id="0">
    <w:p w14:paraId="2AE2EFB6" w14:textId="77777777" w:rsidR="003A5C9A" w:rsidRDefault="003A5C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9A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AC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64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C9A"/>
    <w:rsid w:val="000666E0"/>
    <w:rsid w:val="002510B7"/>
    <w:rsid w:val="003A5C9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E64C0"/>
  <w15:chartTrackingRefBased/>
  <w15:docId w15:val="{456C7E72-1800-4DE7-9CE1-BC5FB660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5C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77/CP40no67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2022-05-18T20:20:00Z</dcterms:created>
  <dcterms:modified xsi:type="dcterms:W3CDTF">2022-05-18T20:20:00Z</dcterms:modified>
</cp:coreProperties>
</file>